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7E4" w:rsidRPr="00513FE6" w:rsidRDefault="000227E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7E4" w:rsidRPr="00513FE6" w:rsidRDefault="000227E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227E4" w:rsidRPr="00513FE6" w:rsidRDefault="000227E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227E4" w:rsidRPr="00513FE6" w:rsidRDefault="000227E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227E4" w:rsidRDefault="000227E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227E4" w:rsidRPr="00E40E79" w:rsidRDefault="000227E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0227E4" w:rsidRPr="00513FE6" w:rsidRDefault="000227E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2848</w:t>
      </w:r>
    </w:p>
    <w:p w:rsidR="000227E4" w:rsidRPr="003C0768" w:rsidRDefault="000227E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227E4" w:rsidRPr="00E40E79" w:rsidRDefault="000227E4" w:rsidP="00B05BA8">
      <w:pPr>
        <w:rPr>
          <w:rFonts w:ascii="Century" w:hAnsi="Century"/>
          <w:sz w:val="18"/>
          <w:szCs w:val="26"/>
          <w:lang w:val="uk-UA"/>
        </w:rPr>
      </w:pPr>
    </w:p>
    <w:p w:rsidR="000227E4" w:rsidRPr="003C0768" w:rsidRDefault="000227E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Василишину Максиму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227E4" w:rsidRPr="00E40E79" w:rsidRDefault="000227E4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0227E4" w:rsidRPr="003C0768" w:rsidRDefault="000227E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Василишину Максиму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227E4" w:rsidRPr="003C0768" w:rsidRDefault="000227E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227E4" w:rsidRDefault="000227E4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Василишину Максиму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0,5000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5,7286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4620985600:02:000:0053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0227E4" w:rsidRPr="007C76DF" w:rsidRDefault="000227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Василишину Максиму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227E4" w:rsidRPr="003C0768" w:rsidRDefault="000227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227E4" w:rsidRPr="003C0768" w:rsidRDefault="000227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0227E4" w:rsidRDefault="000227E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227E4" w:rsidRPr="003C0768" w:rsidRDefault="000227E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227E4" w:rsidRDefault="000227E4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0227E4" w:rsidSect="000227E4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227E4" w:rsidRPr="003C0768" w:rsidRDefault="000227E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227E4" w:rsidRPr="003C0768" w:rsidSect="000227E4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0227E4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789FE6D-4014-430C-A6E1-DB47DDE5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2299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